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5C7490BC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957D23">
        <w:rPr>
          <w:rFonts w:cs="Arial"/>
          <w:b/>
          <w:color w:val="000000"/>
          <w:sz w:val="24"/>
          <w:lang w:eastAsia="zh-CN"/>
        </w:rPr>
        <w:t>6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</w:t>
      </w:r>
      <w:r w:rsidR="00957D23">
        <w:rPr>
          <w:rFonts w:cs="Arial"/>
          <w:b/>
          <w:color w:val="000000"/>
          <w:sz w:val="24"/>
          <w:lang w:eastAsia="zh-CN"/>
        </w:rPr>
        <w:t>6</w:t>
      </w:r>
      <w:r w:rsidR="005A368E">
        <w:rPr>
          <w:rFonts w:cs="Arial"/>
          <w:b/>
          <w:color w:val="000000"/>
          <w:sz w:val="24"/>
          <w:lang w:eastAsia="zh-CN"/>
        </w:rPr>
        <w:t>00</w:t>
      </w:r>
      <w:r w:rsidR="00957D23">
        <w:rPr>
          <w:rFonts w:cs="Arial"/>
          <w:b/>
          <w:color w:val="000000"/>
          <w:sz w:val="24"/>
          <w:lang w:eastAsia="zh-CN"/>
        </w:rPr>
        <w:t>5</w:t>
      </w:r>
      <w:bookmarkStart w:id="0" w:name="_GoBack"/>
      <w:bookmarkEnd w:id="0"/>
    </w:p>
    <w:p w14:paraId="4B2948ED" w14:textId="7102E611" w:rsidR="00BE1239" w:rsidRDefault="001C0223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14:paraId="3F31C776" w14:textId="1813D932" w:rsidR="000044FB" w:rsidRPr="004F3167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  <w:lang w:val="en-US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 xml:space="preserve">SA5 Chairman 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957D23">
        <w:rPr>
          <w:rFonts w:ascii="Arial" w:hAnsi="Arial" w:cs="Arial"/>
          <w:sz w:val="24"/>
          <w:szCs w:val="24"/>
        </w:rPr>
        <w:t xml:space="preserve">6 Email </w:t>
      </w:r>
      <w:r w:rsidRPr="000E46D3">
        <w:rPr>
          <w:rFonts w:ascii="Arial" w:hAnsi="Arial" w:cs="Arial"/>
          <w:sz w:val="24"/>
          <w:szCs w:val="24"/>
        </w:rPr>
        <w:t>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4F316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</w:p>
    <w:tbl>
      <w:tblPr>
        <w:tblW w:w="116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989"/>
        <w:gridCol w:w="3088"/>
        <w:gridCol w:w="1837"/>
        <w:gridCol w:w="728"/>
        <w:gridCol w:w="1130"/>
        <w:gridCol w:w="1270"/>
        <w:gridCol w:w="988"/>
        <w:gridCol w:w="869"/>
      </w:tblGrid>
      <w:tr w:rsidR="009960BF" w:rsidRPr="00EF2549" w14:paraId="2007629A" w14:textId="77777777" w:rsidTr="00501D5B">
        <w:trPr>
          <w:tblHeader/>
          <w:tblCellSpacing w:w="0" w:type="dxa"/>
          <w:jc w:val="center"/>
        </w:trPr>
        <w:tc>
          <w:tcPr>
            <w:tcW w:w="7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9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30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14121C" w:rsidRPr="00EF2549" w:rsidRDefault="0014121C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7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271F5AEF" w:rsidR="0014121C" w:rsidRPr="00EF2549" w:rsidRDefault="00C508B5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Type</w:t>
            </w:r>
          </w:p>
        </w:tc>
        <w:tc>
          <w:tcPr>
            <w:tcW w:w="1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2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9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8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14121C" w:rsidRPr="00EF2549" w:rsidRDefault="0014121C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9960BF" w:rsidRPr="00777254" w14:paraId="42D4E31F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5E74AD" w14:textId="5E9E13D5" w:rsidR="00744762" w:rsidRDefault="00744762" w:rsidP="0074476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5.3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EFCAC" w14:textId="716BB402" w:rsidR="00744762" w:rsidRDefault="00744762" w:rsidP="0074476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S5-195433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01492" w14:textId="4BE5A491" w:rsidR="00744762" w:rsidRDefault="00744762" w:rsidP="0074476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LS reply from 3GPP SA5 to GSMA for GST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206D2" w14:textId="43E7219F" w:rsidR="00744762" w:rsidRDefault="00744762" w:rsidP="0074476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C1CD0B" w14:textId="1F209123" w:rsidR="00744762" w:rsidRPr="00DB02E9" w:rsidRDefault="00F44484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LS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8C8D2A" w14:textId="54C9215D" w:rsidR="00744762" w:rsidRPr="00DB02E9" w:rsidRDefault="008B1371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106D3B" w14:textId="19C0AB7E" w:rsidR="00744762" w:rsidRPr="000C4E33" w:rsidRDefault="00F358E2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0C4E3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5</w:t>
            </w:r>
            <w:r w:rsidR="00747B1B" w:rsidRPr="000C4E3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Sep.</w:t>
            </w:r>
            <w:r w:rsidR="00400068" w:rsidRPr="000C4E3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83879" w:rsidRPr="000C4E3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B5CA1" w14:textId="7061676D" w:rsidR="00744762" w:rsidRPr="0020465E" w:rsidRDefault="00614BA8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6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5D716A" w14:textId="4AFC8C91" w:rsidR="00744762" w:rsidRPr="0020465E" w:rsidRDefault="00614BA8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9960BF" w:rsidRPr="00777254" w14:paraId="4C9400D4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1501AD87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2A325" w14:textId="7C6AC292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S5-195941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26B75387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Reply to: Resubmitted Reply LS from RAN3 to SA5 on L1 and L2 measurements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620C1884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F76D0D" w14:textId="48150A97" w:rsidR="00744762" w:rsidRPr="00DB02E9" w:rsidRDefault="00F44484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LS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70B44398" w:rsidR="00744762" w:rsidRPr="00DB02E9" w:rsidRDefault="00674577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27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4FDF8CC5" w:rsidR="00744762" w:rsidRPr="00DB02E9" w:rsidRDefault="00400068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</w:t>
            </w:r>
            <w:r w:rsidR="00747B1B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538E317F" w:rsidR="00744762" w:rsidRPr="0020465E" w:rsidRDefault="00B76100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08972863" w:rsidR="00744762" w:rsidRPr="0020465E" w:rsidRDefault="00B76100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9960BF" w:rsidRPr="00777254" w14:paraId="2798A4A8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05155BD2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1F702EEE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S5-195914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2DC5174F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Rel-15 CR TS 28.541 Add NRM Info Model definitions for beam managed object class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7D1C0A09" w:rsidR="00744762" w:rsidRDefault="00744762" w:rsidP="00744762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Pivotal Commware, ZTE, Intel, P.I. Works, China Mobile, Verizon, BT, AT&amp;T, Cisco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4C94A0" w14:textId="4BA756F8" w:rsidR="00744762" w:rsidRPr="00DB02E9" w:rsidRDefault="00E51926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5A737FF1" w:rsidR="00744762" w:rsidRPr="00DB02E9" w:rsidRDefault="00B535C8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29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42C569F0" w:rsidR="00744762" w:rsidRPr="00864E82" w:rsidRDefault="00D37452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864E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="00B535C8" w:rsidRPr="00864E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Sept.</w:t>
            </w:r>
            <w:r w:rsidR="00400068" w:rsidRPr="00864E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5FFE79A8" w:rsidR="00744762" w:rsidRPr="0020465E" w:rsidRDefault="00864E82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11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48FB3494" w:rsidR="00744762" w:rsidRPr="0020465E" w:rsidRDefault="00864E82" w:rsidP="0074476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Noted</w:t>
            </w:r>
          </w:p>
        </w:tc>
      </w:tr>
      <w:tr w:rsidR="00DA49D8" w:rsidRPr="00777254" w14:paraId="16A8BEFA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37BA0164" w:rsidR="00DA49D8" w:rsidRDefault="00DA49D8" w:rsidP="00DA49D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75D4388F" w:rsidR="00DA49D8" w:rsidRDefault="00DA49D8" w:rsidP="00DA49D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S5-195706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698AC0FB" w:rsidR="00DA49D8" w:rsidRDefault="00DA49D8" w:rsidP="00DA49D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Rel16 generate JSON definition for NR NRM based on new style guideline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0B1A40EB" w:rsidR="00DA49D8" w:rsidRDefault="00DA49D8" w:rsidP="00DA49D8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B99E790" w14:textId="0952476F" w:rsidR="00DA49D8" w:rsidRDefault="00DA49D8" w:rsidP="00DA49D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  <w:p w14:paraId="420F67DA" w14:textId="10A6D72F" w:rsidR="00DA49D8" w:rsidRPr="00CF0309" w:rsidRDefault="00DA49D8" w:rsidP="00DA49D8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618210F0" w:rsidR="00DA49D8" w:rsidRPr="0020465E" w:rsidRDefault="00DA49D8" w:rsidP="00DA49D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649C17D8" w:rsidR="00DA49D8" w:rsidRPr="00DA49D8" w:rsidRDefault="00DA49D8" w:rsidP="00DA49D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DA49D8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 Sept.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2297AE4B" w:rsidR="00DA49D8" w:rsidRPr="0020465E" w:rsidRDefault="00DA49D8" w:rsidP="00DA49D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3D0CDC48" w:rsidR="00DA49D8" w:rsidRPr="0020465E" w:rsidRDefault="00DA49D8" w:rsidP="00DA49D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F84FE0" w:rsidRPr="00777254" w14:paraId="7E2824F7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093921C9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6FD1C826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S5-195684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5DF8597B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Rel15 generate JSON definition for NR NRM based on new style guideline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1B8DB14E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982610" w14:textId="4BA7702D" w:rsidR="00F84FE0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  <w:p w14:paraId="39804739" w14:textId="348B35B5" w:rsidR="00F84FE0" w:rsidRPr="00CF0309" w:rsidRDefault="00F84FE0" w:rsidP="00F84FE0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53317A7A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3235C2FC" w:rsidR="00F84FE0" w:rsidRPr="00F84FE0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F84FE0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 Sept.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7F7A95C1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1CD016E9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F84FE0" w:rsidRPr="00777254" w14:paraId="4B2F7E52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F2425" w14:textId="25D7CD36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A93F4" w14:textId="62E85C38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S5-195945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AE2C9" w14:textId="0726B4C0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Rel-16 CR TS 28.533 Add 3GPP Management Service deployment based on ZSM Framework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6B2FA1" w14:textId="72F0EC82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BDC20FC" w14:textId="0303E97B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0F2202" w14:textId="48DF02EA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987D92" w14:textId="55BEBDFF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61186" w14:textId="17964551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AB0018" w14:textId="39B3E6C7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F84FE0" w:rsidRPr="00777254" w14:paraId="32A91399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1FAE315D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78A87341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S5-195659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715A86D6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LS on Quality of experience measurement collection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38F3B442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688EBF" w14:textId="2ACD755B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1ABE9216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118BCE75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04F3E1E2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1B2D4105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6850287B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78570CD5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3E9444CF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S5-195655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592095BC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28.404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521D33A6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EFD2FC" w14:textId="349D05C4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09E2B22C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3B7C2AC8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11CD1D72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52852AE2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5DBC1A4B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455345CA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26A93219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S5-195657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43F3A925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28.405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75ACD5E4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992687" w14:textId="76DB079E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51778775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2582110D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69252971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51B3C4E4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2648328D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98E42" w14:textId="029689C9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6.4.1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339BD" w14:textId="6430A488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S5-195658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AF79A" w14:textId="3924DE4F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28.308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69B706" w14:textId="56715291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786E62" w14:textId="4BC03993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F2032" w14:textId="6F469E81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A2EEC9" w14:textId="09D4E3C3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AF7FF1" w14:textId="68491227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CC2230" w14:textId="564A5E9F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28EF82B2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547964A8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6.4.2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50177505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S5-195661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2EF1218D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28.310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3B1A7F23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Orange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43FA65" w14:textId="286D9BF0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4D2EF3E9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4732609E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0A922904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1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243C37B3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4642FDA0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5B02C" w14:textId="7E7690B8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442BA" w14:textId="259AD39D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S5-195844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0C2FE" w14:textId="3FB4EFBF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28.311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579EA" w14:textId="1B5E57B1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54BAA7" w14:textId="1004105F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2A609CEE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72B170C0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2A7873AC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69FA520B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01C97122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CC07" w14:textId="0D56EAF5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6.4.4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87E768" w14:textId="5A8081AF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S5-195848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569D5" w14:textId="0EFBF7C2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32.160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DD2D" w14:textId="735C9781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E1CFD9" w14:textId="06F4B93F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2D007A04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1C3F7069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750CA339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00DEA5AA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2DFCCC8F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CCD7" w14:textId="422D1B63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6.4.5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02363" w14:textId="5780719E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S5-195676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A37D4" w14:textId="75938D44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28.812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C6F99" w14:textId="389F65DC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3979C5" w14:textId="1FA5715F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0DB5AED9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48C82CF5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2A96CEC3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7686DDD0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4138E4C3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59F9" w14:textId="56138203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6.4.6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7EFE" w14:textId="456F85CE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S5-195950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CD8CD" w14:textId="626D0C12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Add new specification requirement related to extended QCI1 Retainability monitoring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5F422" w14:textId="0C74FF62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22CF0F" w14:textId="50CE2E75" w:rsidR="00F84FE0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  <w:p w14:paraId="2AAD702D" w14:textId="7D89BCF4" w:rsidR="00F84FE0" w:rsidRPr="00D11BAA" w:rsidRDefault="00F84FE0" w:rsidP="00F84FE0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700F1A82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4271916A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0E74CE6B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013FC81D" w:rsidR="00F84FE0" w:rsidRPr="00777254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F84FE0" w:rsidRPr="00777254" w14:paraId="5DD4C7E7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ACDC57" w14:textId="7F761B34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6.4.6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DC4BC" w14:textId="70FE9A77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S5-195949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10C94" w14:textId="7278BBBE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Add new KPI related to extended QFI1 QoS Flow Retainability monitoring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0C7105" w14:textId="1CC75340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FDBDA1" w14:textId="0FC1C990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588BD5" w14:textId="53B38422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F93B00" w14:textId="19E46441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5959EC" w14:textId="168C1AD9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DB944B" w14:textId="3F0B080F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Agreed</w:t>
            </w:r>
          </w:p>
        </w:tc>
      </w:tr>
      <w:tr w:rsidR="00F84FE0" w:rsidRPr="00777254" w14:paraId="25C7E4B7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05CDC5" w14:textId="25D16F08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3EB23" w14:textId="6E9D42E5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S5-195951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07F1F" w14:textId="221C45DA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pCR 28.804 Conclusion and recommendations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29A732" w14:textId="31B07D02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D1B048" w14:textId="3191EA3F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000853" w14:textId="7193636C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4C25DB" w14:textId="69E6D5CC" w:rsidR="00F84FE0" w:rsidRPr="00DB02E9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503E6" w14:textId="6DFB3101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31 Aug,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835105" w14:textId="5893F836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7ED6D37B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BB188D" w14:textId="5AB89423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lastRenderedPageBreak/>
              <w:t>6.5.3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A9C724" w14:textId="7617D775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S5-195809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99BD3" w14:textId="0BB18E0E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28.804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EBCF49" w14:textId="35A36DF4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7BF0FE" w14:textId="3FD10116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D9396F" w14:textId="38A6BB21" w:rsidR="00F84FE0" w:rsidRPr="00251B78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6B6CA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 Sept. 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D2625" w14:textId="6F65A8B1" w:rsidR="00F84FE0" w:rsidRPr="0008263F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08263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Sept.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2D5CF1" w14:textId="4D9F4300" w:rsidR="00F84FE0" w:rsidRPr="0020465E" w:rsidRDefault="00D5539F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6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535B00" w14:textId="661B17C7" w:rsidR="00F84FE0" w:rsidRPr="0020465E" w:rsidRDefault="00D5539F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F84FE0" w:rsidRPr="00777254" w14:paraId="4BF18F4E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A7AF11" w14:textId="59BDEC53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6.5.4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F4047B" w14:textId="66201F51" w:rsidR="00F84FE0" w:rsidRDefault="00F84FE0" w:rsidP="00F84FE0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S5-195838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5CAC57" w14:textId="795E473B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28.805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C4E4A" w14:textId="30DF9659" w:rsidR="00F84FE0" w:rsidRDefault="00F84FE0" w:rsidP="00F84FE0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96427B4" w14:textId="50237964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3EE6D" w14:textId="6E268D29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E6A64" w14:textId="57A4D830" w:rsidR="00F84FE0" w:rsidRPr="0008263F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08263F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747146" w14:textId="305AA96B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2A46F9" w14:textId="362DB6DB" w:rsidR="00F84FE0" w:rsidRPr="0020465E" w:rsidRDefault="00F84FE0" w:rsidP="00F84F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3AC704D7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57D7A" w14:textId="0C97AE2D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6.5.5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CB73A1" w14:textId="32019FA8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S5-195892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FDE2E" w14:textId="0356C96D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28.861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9B3366" w14:textId="337A0276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0F9BBB" w14:textId="7BF4C758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D6404F" w14:textId="4E4B4190" w:rsidR="00AD3CC4" w:rsidRPr="002C603A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2C603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Sept.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6DD557" w14:textId="2396DD8F" w:rsidR="00AD3CC4" w:rsidRPr="0008263F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08263F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 Sept.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9E3EBF" w14:textId="6C6BF903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6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DA24EA" w14:textId="053CE11A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19C9E8FB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E3973" w14:textId="6ABD349E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6.5.5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E9ABC" w14:textId="779883BC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S5-195939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0313B6" w14:textId="3102CA8B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pCR 28.861 Beam optimization in CCO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17F8CC" w14:textId="53210B17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Ericsson France S.</w:t>
            </w:r>
            <w:proofErr w:type="gramStart"/>
            <w:r>
              <w:rPr>
                <w:color w:val="000000"/>
                <w:lang w:eastAsia="en-GB"/>
              </w:rPr>
              <w:t>A.S</w:t>
            </w:r>
            <w:proofErr w:type="gramEnd"/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B06F1E" w14:textId="5412BC27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A3B6E7" w14:textId="47AF5F50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AC9011" w14:textId="6A06848C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1F8EFA" w14:textId="5EC31842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31 Aug,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BCEC80" w14:textId="35BD18A0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2817E386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FC55F" w14:textId="35B34DF8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6.5.6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6398AA" w14:textId="3AC2EA0D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S5-195877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492B7" w14:textId="6299CF16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28.806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D51F8" w14:textId="41AA5B14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09E689E" w14:textId="4869995A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2040DA" w14:textId="09832E05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64C1A9" w14:textId="499C6391" w:rsidR="00AD3CC4" w:rsidRPr="008C2445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8C244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4 Sept</w:t>
            </w:r>
            <w:r w:rsidRPr="008C2445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6661C3" w14:textId="020D041F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5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C148F0" w14:textId="34EF2026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743E004D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9EB6E" w14:textId="3F74F12C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6.5.7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98AEA" w14:textId="0454F5D6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S5-195882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31670" w14:textId="4A67C5D8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28.807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0AD90" w14:textId="0A1DC4AA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7F5637" w14:textId="162CE3AB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1B3AD9" w14:textId="69F3D5A2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AD5986" w14:textId="0B8312C4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50101D" w14:textId="3981CFD3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872FB6" w14:textId="6ABB8A39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6084B2D4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85C6AC" w14:textId="330E7564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6.5.8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3AE65" w14:textId="4CBA49AE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S5-195940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6208B" w14:textId="21A97593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TR 28.808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B7C1E" w14:textId="7D104850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Thales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555C0C" w14:textId="5326E605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B90756" w14:textId="7EA5A24A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5B32F4" w14:textId="3E73976F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E83C6" w14:textId="18CF37BF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D20132" w14:textId="609A4E63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7D96DD73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A86612" w14:textId="74B322F0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7.2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0894C" w14:textId="17505763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S5-195952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FEA65" w14:textId="003530BC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New WID on Network Slice Management Charging in 5G System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5010F6" w14:textId="139B3F84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A79943" w14:textId="236C62CE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WID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AF8EC1" w14:textId="1C6AAF8F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048623" w14:textId="738559EF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9AC8A6" w14:textId="11320BDF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Sept.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1083A2" w14:textId="060B8AB5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AD3CC4" w:rsidRPr="00777254" w14:paraId="5558DF9B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C66695" w14:textId="45E06CAB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A50B9" w14:textId="4DB5A96E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S5-195727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7A6F1" w14:textId="4D31ADB0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 xml:space="preserve">Rel-16 CR 32.291 Correction on </w:t>
            </w:r>
            <w:proofErr w:type="spellStart"/>
            <w:r>
              <w:rPr>
                <w:color w:val="000000"/>
                <w:lang w:eastAsia="en-GB"/>
              </w:rPr>
              <w:t>OpenAPI</w:t>
            </w:r>
            <w:proofErr w:type="spellEnd"/>
            <w:r>
              <w:rPr>
                <w:color w:val="000000"/>
                <w:lang w:eastAsia="en-GB"/>
              </w:rPr>
              <w:t xml:space="preserve"> version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C4E4F" w14:textId="05E112C8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C4EF9D" w14:textId="643F8868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291561" w14:textId="3214CC57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5FEAF" w14:textId="5DD81325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A859C0" w14:textId="1C835B18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31 Aug,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87F89A" w14:textId="764A5BCA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AD3CC4" w:rsidRPr="00777254" w14:paraId="3370ABB5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5C95D" w14:textId="269A2DF7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AB3CD" w14:textId="03E23620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S5-195726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09019" w14:textId="1843117D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 xml:space="preserve">Rel-15 CR 32.291 Correction on </w:t>
            </w:r>
            <w:proofErr w:type="spellStart"/>
            <w:r>
              <w:rPr>
                <w:color w:val="000000"/>
                <w:lang w:eastAsia="en-GB"/>
              </w:rPr>
              <w:t>OpenAPI</w:t>
            </w:r>
            <w:proofErr w:type="spellEnd"/>
            <w:r>
              <w:rPr>
                <w:color w:val="000000"/>
                <w:lang w:eastAsia="en-GB"/>
              </w:rPr>
              <w:t xml:space="preserve"> version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4D3A4" w14:textId="6002B429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381C22" w14:textId="428D3CD0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9C3139" w14:textId="466399BA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192EB3" w14:textId="45634CE1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215E71" w14:textId="1DB05DCE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31 Aug,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3117F3" w14:textId="120B6069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Agreed</w:t>
            </w:r>
          </w:p>
        </w:tc>
      </w:tr>
      <w:tr w:rsidR="00AD3CC4" w:rsidRPr="00777254" w14:paraId="4B1B3665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ACC161" w14:textId="62C67B3C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7.4.5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836182" w14:textId="73728DAD" w:rsidR="00AD3CC4" w:rsidRDefault="00AD3CC4" w:rsidP="00AD3CC4">
            <w:pPr>
              <w:spacing w:line="720" w:lineRule="auto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S5-195820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085B3" w14:textId="0CB220BC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Draft TS 32.256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61D31" w14:textId="289E7B94" w:rsidR="00AD3CC4" w:rsidRDefault="00AD3CC4" w:rsidP="00AD3CC4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AA8956" w14:textId="5BA9B29E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DraftTS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38C59" w14:textId="47589C16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BFF95" w14:textId="0D8936CC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58DB63" w14:textId="597E54F0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31 Aug,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E519CB" w14:textId="5E8D6F40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D3CC4" w:rsidRPr="00777254" w14:paraId="304480FF" w14:textId="77777777" w:rsidTr="00501D5B">
        <w:trPr>
          <w:tblCellSpacing w:w="0" w:type="dxa"/>
          <w:jc w:val="center"/>
        </w:trPr>
        <w:tc>
          <w:tcPr>
            <w:tcW w:w="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87F13" w14:textId="3398AE8B" w:rsidR="00AD3CC4" w:rsidRDefault="00AD3CC4" w:rsidP="00AD3CC4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7.5.1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FB453" w14:textId="036CDA86" w:rsidR="00AD3CC4" w:rsidRDefault="00AD3CC4" w:rsidP="00AD3CC4">
            <w:pPr>
              <w:spacing w:line="720" w:lineRule="auto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S5-195821</w:t>
            </w:r>
          </w:p>
        </w:tc>
        <w:tc>
          <w:tcPr>
            <w:tcW w:w="3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95A55F" w14:textId="0207F9DC" w:rsidR="00AD3CC4" w:rsidRDefault="00AD3CC4" w:rsidP="00AD3CC4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32.845</w:t>
            </w:r>
          </w:p>
        </w:tc>
        <w:tc>
          <w:tcPr>
            <w:tcW w:w="183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629D1" w14:textId="070922B9" w:rsidR="00AD3CC4" w:rsidRDefault="00AD3CC4" w:rsidP="00AD3CC4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AF1DF4" w14:textId="183648FE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DraftTR</w:t>
            </w:r>
            <w:proofErr w:type="spellEnd"/>
          </w:p>
        </w:tc>
        <w:tc>
          <w:tcPr>
            <w:tcW w:w="113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1CEA1D" w14:textId="6E5092DD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12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4E3786" w14:textId="6407E887" w:rsidR="00AD3CC4" w:rsidRPr="00DB02E9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Aug, 2019</w:t>
            </w:r>
          </w:p>
        </w:tc>
        <w:tc>
          <w:tcPr>
            <w:tcW w:w="9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B4D31E" w14:textId="72F1D1F3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31 Aug, 2019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13EBA8" w14:textId="4210401A" w:rsidR="00AD3CC4" w:rsidRPr="0020465E" w:rsidRDefault="00AD3CC4" w:rsidP="00AD3C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</w:tbl>
    <w:p w14:paraId="009E074B" w14:textId="77777777" w:rsidR="00E02397" w:rsidRDefault="00E02397" w:rsidP="00535BC2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89AA2" w14:textId="77777777" w:rsidR="00A019C7" w:rsidRDefault="00A019C7">
      <w:r>
        <w:separator/>
      </w:r>
    </w:p>
  </w:endnote>
  <w:endnote w:type="continuationSeparator" w:id="0">
    <w:p w14:paraId="0377CA2E" w14:textId="77777777" w:rsidR="00A019C7" w:rsidRDefault="00A0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10BC3" w14:textId="77777777" w:rsidR="00A019C7" w:rsidRDefault="00A019C7">
      <w:r>
        <w:separator/>
      </w:r>
    </w:p>
  </w:footnote>
  <w:footnote w:type="continuationSeparator" w:id="0">
    <w:p w14:paraId="5A61AC44" w14:textId="77777777" w:rsidR="00A019C7" w:rsidRDefault="00A01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4"/>
    <w:rsid w:val="00000634"/>
    <w:rsid w:val="00001579"/>
    <w:rsid w:val="000025CC"/>
    <w:rsid w:val="000038E0"/>
    <w:rsid w:val="00004389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6F29"/>
    <w:rsid w:val="00017156"/>
    <w:rsid w:val="00017F00"/>
    <w:rsid w:val="000204DB"/>
    <w:rsid w:val="000215CC"/>
    <w:rsid w:val="00023FAF"/>
    <w:rsid w:val="000243BB"/>
    <w:rsid w:val="00024A85"/>
    <w:rsid w:val="00024C13"/>
    <w:rsid w:val="00025770"/>
    <w:rsid w:val="00025A1E"/>
    <w:rsid w:val="000315AC"/>
    <w:rsid w:val="000315CD"/>
    <w:rsid w:val="00033C1A"/>
    <w:rsid w:val="00035239"/>
    <w:rsid w:val="0003726C"/>
    <w:rsid w:val="0003778B"/>
    <w:rsid w:val="000432C6"/>
    <w:rsid w:val="000437B5"/>
    <w:rsid w:val="00043AC4"/>
    <w:rsid w:val="00043BD6"/>
    <w:rsid w:val="00044719"/>
    <w:rsid w:val="00047349"/>
    <w:rsid w:val="000475DA"/>
    <w:rsid w:val="000477F0"/>
    <w:rsid w:val="000501E4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0D13"/>
    <w:rsid w:val="0008149D"/>
    <w:rsid w:val="00081A7A"/>
    <w:rsid w:val="0008263F"/>
    <w:rsid w:val="00083E80"/>
    <w:rsid w:val="00085F96"/>
    <w:rsid w:val="00086054"/>
    <w:rsid w:val="00087B02"/>
    <w:rsid w:val="00090691"/>
    <w:rsid w:val="00091411"/>
    <w:rsid w:val="000920BA"/>
    <w:rsid w:val="00092957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6072"/>
    <w:rsid w:val="000B6F2C"/>
    <w:rsid w:val="000B75CA"/>
    <w:rsid w:val="000B7E56"/>
    <w:rsid w:val="000C047F"/>
    <w:rsid w:val="000C098A"/>
    <w:rsid w:val="000C0FA4"/>
    <w:rsid w:val="000C1481"/>
    <w:rsid w:val="000C39CF"/>
    <w:rsid w:val="000C3A1D"/>
    <w:rsid w:val="000C4320"/>
    <w:rsid w:val="000C4E33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31E6"/>
    <w:rsid w:val="000E379E"/>
    <w:rsid w:val="000E3874"/>
    <w:rsid w:val="000E46D3"/>
    <w:rsid w:val="000E5268"/>
    <w:rsid w:val="000E70B2"/>
    <w:rsid w:val="000F0681"/>
    <w:rsid w:val="000F1821"/>
    <w:rsid w:val="000F30F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752"/>
    <w:rsid w:val="001279E9"/>
    <w:rsid w:val="0013121D"/>
    <w:rsid w:val="00135F77"/>
    <w:rsid w:val="0014121C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0E13"/>
    <w:rsid w:val="00162529"/>
    <w:rsid w:val="001649A5"/>
    <w:rsid w:val="001655E4"/>
    <w:rsid w:val="0016659D"/>
    <w:rsid w:val="00166DC7"/>
    <w:rsid w:val="0016729E"/>
    <w:rsid w:val="00167580"/>
    <w:rsid w:val="00171733"/>
    <w:rsid w:val="001719C7"/>
    <w:rsid w:val="0017437D"/>
    <w:rsid w:val="001753C7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4A2B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223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AF6"/>
    <w:rsid w:val="001D5A7C"/>
    <w:rsid w:val="001D6FCC"/>
    <w:rsid w:val="001E07DE"/>
    <w:rsid w:val="001E0908"/>
    <w:rsid w:val="001E09F6"/>
    <w:rsid w:val="001E0AB2"/>
    <w:rsid w:val="001E15D5"/>
    <w:rsid w:val="001E1AFF"/>
    <w:rsid w:val="001E242B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465E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17AFF"/>
    <w:rsid w:val="00221C90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20A"/>
    <w:rsid w:val="00243878"/>
    <w:rsid w:val="00244F44"/>
    <w:rsid w:val="00245B84"/>
    <w:rsid w:val="00246C46"/>
    <w:rsid w:val="00247A14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A2"/>
    <w:rsid w:val="00264320"/>
    <w:rsid w:val="0026441E"/>
    <w:rsid w:val="002650AD"/>
    <w:rsid w:val="00265F9C"/>
    <w:rsid w:val="002667B0"/>
    <w:rsid w:val="002668AD"/>
    <w:rsid w:val="00266FF8"/>
    <w:rsid w:val="00270501"/>
    <w:rsid w:val="002710E0"/>
    <w:rsid w:val="002715F0"/>
    <w:rsid w:val="00271950"/>
    <w:rsid w:val="00271A56"/>
    <w:rsid w:val="00271D22"/>
    <w:rsid w:val="00273144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89F"/>
    <w:rsid w:val="002C3B99"/>
    <w:rsid w:val="002C5A13"/>
    <w:rsid w:val="002C603A"/>
    <w:rsid w:val="002C7500"/>
    <w:rsid w:val="002C755D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61E0"/>
    <w:rsid w:val="00316B43"/>
    <w:rsid w:val="0031784A"/>
    <w:rsid w:val="00321547"/>
    <w:rsid w:val="00322B73"/>
    <w:rsid w:val="003231A1"/>
    <w:rsid w:val="003265CE"/>
    <w:rsid w:val="00327974"/>
    <w:rsid w:val="00330234"/>
    <w:rsid w:val="0033129A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08A0"/>
    <w:rsid w:val="003422D3"/>
    <w:rsid w:val="00344784"/>
    <w:rsid w:val="00344837"/>
    <w:rsid w:val="003451F5"/>
    <w:rsid w:val="00345D77"/>
    <w:rsid w:val="00347A1C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05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5A93"/>
    <w:rsid w:val="00386A6D"/>
    <w:rsid w:val="00386D13"/>
    <w:rsid w:val="003876A4"/>
    <w:rsid w:val="00387CA1"/>
    <w:rsid w:val="00391A74"/>
    <w:rsid w:val="00392D8A"/>
    <w:rsid w:val="00395CB6"/>
    <w:rsid w:val="003A01B3"/>
    <w:rsid w:val="003A058E"/>
    <w:rsid w:val="003A0F54"/>
    <w:rsid w:val="003A2FD1"/>
    <w:rsid w:val="003A3661"/>
    <w:rsid w:val="003A4A7C"/>
    <w:rsid w:val="003A664F"/>
    <w:rsid w:val="003A6FB3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6AD1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3194"/>
    <w:rsid w:val="003F3364"/>
    <w:rsid w:val="003F36CD"/>
    <w:rsid w:val="003F48A9"/>
    <w:rsid w:val="003F671C"/>
    <w:rsid w:val="003F6DA4"/>
    <w:rsid w:val="003F6E4C"/>
    <w:rsid w:val="003F7821"/>
    <w:rsid w:val="00400068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431C"/>
    <w:rsid w:val="00416C32"/>
    <w:rsid w:val="004178B0"/>
    <w:rsid w:val="00420B51"/>
    <w:rsid w:val="00421B4E"/>
    <w:rsid w:val="0042240D"/>
    <w:rsid w:val="00422F66"/>
    <w:rsid w:val="0042348C"/>
    <w:rsid w:val="00424D0D"/>
    <w:rsid w:val="004259F2"/>
    <w:rsid w:val="00430A83"/>
    <w:rsid w:val="00430CF4"/>
    <w:rsid w:val="00431D0D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46170"/>
    <w:rsid w:val="00450783"/>
    <w:rsid w:val="004509E6"/>
    <w:rsid w:val="00450AD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5CC"/>
    <w:rsid w:val="00461C6B"/>
    <w:rsid w:val="004622C6"/>
    <w:rsid w:val="004623BE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4C4"/>
    <w:rsid w:val="004C0F37"/>
    <w:rsid w:val="004C1230"/>
    <w:rsid w:val="004C1BFF"/>
    <w:rsid w:val="004C1EB7"/>
    <w:rsid w:val="004C34CA"/>
    <w:rsid w:val="004C753E"/>
    <w:rsid w:val="004C7717"/>
    <w:rsid w:val="004C7E02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94C"/>
    <w:rsid w:val="004E6AB6"/>
    <w:rsid w:val="004E6CCE"/>
    <w:rsid w:val="004F0712"/>
    <w:rsid w:val="004F0D43"/>
    <w:rsid w:val="004F3167"/>
    <w:rsid w:val="004F3480"/>
    <w:rsid w:val="004F5AE0"/>
    <w:rsid w:val="004F6CEC"/>
    <w:rsid w:val="0050001C"/>
    <w:rsid w:val="0050115B"/>
    <w:rsid w:val="00501D5B"/>
    <w:rsid w:val="00501E07"/>
    <w:rsid w:val="005026D1"/>
    <w:rsid w:val="00503001"/>
    <w:rsid w:val="00503810"/>
    <w:rsid w:val="0050394D"/>
    <w:rsid w:val="00507124"/>
    <w:rsid w:val="00507270"/>
    <w:rsid w:val="0051183F"/>
    <w:rsid w:val="00511D6E"/>
    <w:rsid w:val="005121E4"/>
    <w:rsid w:val="0051254F"/>
    <w:rsid w:val="00514AE5"/>
    <w:rsid w:val="00514D8E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CA7"/>
    <w:rsid w:val="00546D50"/>
    <w:rsid w:val="005474AF"/>
    <w:rsid w:val="00551EE5"/>
    <w:rsid w:val="00552AE7"/>
    <w:rsid w:val="00553361"/>
    <w:rsid w:val="00554F5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3C4"/>
    <w:rsid w:val="0057098F"/>
    <w:rsid w:val="00570D9E"/>
    <w:rsid w:val="00570FF0"/>
    <w:rsid w:val="005743F7"/>
    <w:rsid w:val="00575731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39AF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4628"/>
    <w:rsid w:val="005C4846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E7F8C"/>
    <w:rsid w:val="005F047D"/>
    <w:rsid w:val="005F0F29"/>
    <w:rsid w:val="005F17FA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7029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A21"/>
    <w:rsid w:val="00632F17"/>
    <w:rsid w:val="006334B1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4CA6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4561"/>
    <w:rsid w:val="00655595"/>
    <w:rsid w:val="00655AF2"/>
    <w:rsid w:val="00655D5C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577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879C3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14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654"/>
    <w:rsid w:val="006B6CA1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358B"/>
    <w:rsid w:val="006D5483"/>
    <w:rsid w:val="006D58C0"/>
    <w:rsid w:val="006D5B7B"/>
    <w:rsid w:val="006D7769"/>
    <w:rsid w:val="006E1062"/>
    <w:rsid w:val="006E146B"/>
    <w:rsid w:val="006E14FF"/>
    <w:rsid w:val="006E18BE"/>
    <w:rsid w:val="006E1A9C"/>
    <w:rsid w:val="006E2E9A"/>
    <w:rsid w:val="006E3B31"/>
    <w:rsid w:val="006E716E"/>
    <w:rsid w:val="006E7CAB"/>
    <w:rsid w:val="006F1CFF"/>
    <w:rsid w:val="006F3A91"/>
    <w:rsid w:val="006F472E"/>
    <w:rsid w:val="006F4797"/>
    <w:rsid w:val="006F72E0"/>
    <w:rsid w:val="006F7A8D"/>
    <w:rsid w:val="007007BC"/>
    <w:rsid w:val="00701E41"/>
    <w:rsid w:val="0070279A"/>
    <w:rsid w:val="00702962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F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111"/>
    <w:rsid w:val="00721ACD"/>
    <w:rsid w:val="0072263D"/>
    <w:rsid w:val="007227BE"/>
    <w:rsid w:val="007239CB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762"/>
    <w:rsid w:val="00744F38"/>
    <w:rsid w:val="00747595"/>
    <w:rsid w:val="00747B1B"/>
    <w:rsid w:val="00751F2B"/>
    <w:rsid w:val="007530A9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4198"/>
    <w:rsid w:val="0076532B"/>
    <w:rsid w:val="00765BA8"/>
    <w:rsid w:val="00766083"/>
    <w:rsid w:val="007674C3"/>
    <w:rsid w:val="00767997"/>
    <w:rsid w:val="0077012A"/>
    <w:rsid w:val="007702CF"/>
    <w:rsid w:val="00770D2C"/>
    <w:rsid w:val="007722E8"/>
    <w:rsid w:val="00772889"/>
    <w:rsid w:val="00776C3B"/>
    <w:rsid w:val="00777254"/>
    <w:rsid w:val="00780E97"/>
    <w:rsid w:val="0078252C"/>
    <w:rsid w:val="007831D3"/>
    <w:rsid w:val="0078331B"/>
    <w:rsid w:val="00783879"/>
    <w:rsid w:val="00783BCE"/>
    <w:rsid w:val="00784A58"/>
    <w:rsid w:val="00785F1F"/>
    <w:rsid w:val="00786AF9"/>
    <w:rsid w:val="00790F98"/>
    <w:rsid w:val="007912C1"/>
    <w:rsid w:val="0079204E"/>
    <w:rsid w:val="00796D03"/>
    <w:rsid w:val="00797441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5F37"/>
    <w:rsid w:val="007D6BD5"/>
    <w:rsid w:val="007D7BC8"/>
    <w:rsid w:val="007E0600"/>
    <w:rsid w:val="007E43F1"/>
    <w:rsid w:val="007E53A6"/>
    <w:rsid w:val="007E6D5D"/>
    <w:rsid w:val="007F0B85"/>
    <w:rsid w:val="007F1438"/>
    <w:rsid w:val="007F1BCC"/>
    <w:rsid w:val="007F1D13"/>
    <w:rsid w:val="007F2053"/>
    <w:rsid w:val="007F3465"/>
    <w:rsid w:val="007F3D32"/>
    <w:rsid w:val="007F4488"/>
    <w:rsid w:val="007F45B1"/>
    <w:rsid w:val="007F6A23"/>
    <w:rsid w:val="007F789B"/>
    <w:rsid w:val="007F7F28"/>
    <w:rsid w:val="007F7F4D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5A3F"/>
    <w:rsid w:val="00817CC4"/>
    <w:rsid w:val="00820C85"/>
    <w:rsid w:val="00821256"/>
    <w:rsid w:val="00821BA8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120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4E82"/>
    <w:rsid w:val="00865110"/>
    <w:rsid w:val="00865E93"/>
    <w:rsid w:val="00865FF4"/>
    <w:rsid w:val="00867102"/>
    <w:rsid w:val="00870D67"/>
    <w:rsid w:val="0087270F"/>
    <w:rsid w:val="00872A3C"/>
    <w:rsid w:val="00873919"/>
    <w:rsid w:val="00874E18"/>
    <w:rsid w:val="00875524"/>
    <w:rsid w:val="00877384"/>
    <w:rsid w:val="00877C9C"/>
    <w:rsid w:val="0088113D"/>
    <w:rsid w:val="00881369"/>
    <w:rsid w:val="0088158E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2187"/>
    <w:rsid w:val="008927CD"/>
    <w:rsid w:val="00893824"/>
    <w:rsid w:val="0089416B"/>
    <w:rsid w:val="0089469F"/>
    <w:rsid w:val="00896478"/>
    <w:rsid w:val="0089682A"/>
    <w:rsid w:val="00897B60"/>
    <w:rsid w:val="008A16D0"/>
    <w:rsid w:val="008A1F5F"/>
    <w:rsid w:val="008A575A"/>
    <w:rsid w:val="008A7FF3"/>
    <w:rsid w:val="008B0B16"/>
    <w:rsid w:val="008B12EE"/>
    <w:rsid w:val="008B1371"/>
    <w:rsid w:val="008B4113"/>
    <w:rsid w:val="008B5029"/>
    <w:rsid w:val="008B5D14"/>
    <w:rsid w:val="008B64D1"/>
    <w:rsid w:val="008B76D9"/>
    <w:rsid w:val="008B790E"/>
    <w:rsid w:val="008C11BA"/>
    <w:rsid w:val="008C19F6"/>
    <w:rsid w:val="008C1EB7"/>
    <w:rsid w:val="008C2445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668"/>
    <w:rsid w:val="008F6FE0"/>
    <w:rsid w:val="008F6FEA"/>
    <w:rsid w:val="008F7CCA"/>
    <w:rsid w:val="00901432"/>
    <w:rsid w:val="00903174"/>
    <w:rsid w:val="00903C37"/>
    <w:rsid w:val="00904605"/>
    <w:rsid w:val="00904748"/>
    <w:rsid w:val="0090523A"/>
    <w:rsid w:val="00907DA0"/>
    <w:rsid w:val="009121C2"/>
    <w:rsid w:val="00912569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0820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6EE"/>
    <w:rsid w:val="00947E2B"/>
    <w:rsid w:val="009516E5"/>
    <w:rsid w:val="00952490"/>
    <w:rsid w:val="00952B27"/>
    <w:rsid w:val="0095323C"/>
    <w:rsid w:val="0095487A"/>
    <w:rsid w:val="00956180"/>
    <w:rsid w:val="00956FA5"/>
    <w:rsid w:val="009570A7"/>
    <w:rsid w:val="00957297"/>
    <w:rsid w:val="00957D23"/>
    <w:rsid w:val="0096074C"/>
    <w:rsid w:val="00960B79"/>
    <w:rsid w:val="00960B8B"/>
    <w:rsid w:val="009618D0"/>
    <w:rsid w:val="00962CBC"/>
    <w:rsid w:val="00963CFF"/>
    <w:rsid w:val="00964AF9"/>
    <w:rsid w:val="0096619D"/>
    <w:rsid w:val="009671D1"/>
    <w:rsid w:val="00970476"/>
    <w:rsid w:val="00970914"/>
    <w:rsid w:val="009714DB"/>
    <w:rsid w:val="0097379E"/>
    <w:rsid w:val="00974666"/>
    <w:rsid w:val="00974699"/>
    <w:rsid w:val="009750E8"/>
    <w:rsid w:val="00975723"/>
    <w:rsid w:val="00977C99"/>
    <w:rsid w:val="00980F70"/>
    <w:rsid w:val="00984727"/>
    <w:rsid w:val="00984BF3"/>
    <w:rsid w:val="00986116"/>
    <w:rsid w:val="0098666D"/>
    <w:rsid w:val="009869F8"/>
    <w:rsid w:val="00990BBD"/>
    <w:rsid w:val="00990F48"/>
    <w:rsid w:val="0099125C"/>
    <w:rsid w:val="00992358"/>
    <w:rsid w:val="00993D15"/>
    <w:rsid w:val="009960BF"/>
    <w:rsid w:val="00997449"/>
    <w:rsid w:val="0099761C"/>
    <w:rsid w:val="009A014F"/>
    <w:rsid w:val="009A0152"/>
    <w:rsid w:val="009A158C"/>
    <w:rsid w:val="009A2758"/>
    <w:rsid w:val="009A2D5E"/>
    <w:rsid w:val="009A3DA1"/>
    <w:rsid w:val="009A5D6B"/>
    <w:rsid w:val="009A7E19"/>
    <w:rsid w:val="009B0299"/>
    <w:rsid w:val="009B0D5A"/>
    <w:rsid w:val="009B2CAF"/>
    <w:rsid w:val="009B34DD"/>
    <w:rsid w:val="009B4CD5"/>
    <w:rsid w:val="009B4F24"/>
    <w:rsid w:val="009B4F61"/>
    <w:rsid w:val="009B500B"/>
    <w:rsid w:val="009B6500"/>
    <w:rsid w:val="009B653D"/>
    <w:rsid w:val="009B6F39"/>
    <w:rsid w:val="009B7641"/>
    <w:rsid w:val="009C0CAF"/>
    <w:rsid w:val="009C1583"/>
    <w:rsid w:val="009C1BF5"/>
    <w:rsid w:val="009C1C92"/>
    <w:rsid w:val="009C35B0"/>
    <w:rsid w:val="009C37DC"/>
    <w:rsid w:val="009C3802"/>
    <w:rsid w:val="009C3D67"/>
    <w:rsid w:val="009C5077"/>
    <w:rsid w:val="009C571C"/>
    <w:rsid w:val="009C5EEB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2A0F"/>
    <w:rsid w:val="009E4692"/>
    <w:rsid w:val="009E48AB"/>
    <w:rsid w:val="009E4D3E"/>
    <w:rsid w:val="009E4DC6"/>
    <w:rsid w:val="009E4E6B"/>
    <w:rsid w:val="009E680E"/>
    <w:rsid w:val="009E6EAA"/>
    <w:rsid w:val="009E6EF0"/>
    <w:rsid w:val="009E749A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2067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0806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5CB8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7B58"/>
    <w:rsid w:val="00AE036D"/>
    <w:rsid w:val="00AE0964"/>
    <w:rsid w:val="00AE13EC"/>
    <w:rsid w:val="00AE147F"/>
    <w:rsid w:val="00AE1EC6"/>
    <w:rsid w:val="00AE3219"/>
    <w:rsid w:val="00AE63B1"/>
    <w:rsid w:val="00AE6514"/>
    <w:rsid w:val="00AE67EF"/>
    <w:rsid w:val="00AE692C"/>
    <w:rsid w:val="00AE7C70"/>
    <w:rsid w:val="00AF0CA3"/>
    <w:rsid w:val="00AF0DB2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323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35C8"/>
    <w:rsid w:val="00B54539"/>
    <w:rsid w:val="00B5473B"/>
    <w:rsid w:val="00B556C9"/>
    <w:rsid w:val="00B5577A"/>
    <w:rsid w:val="00B5593D"/>
    <w:rsid w:val="00B6037E"/>
    <w:rsid w:val="00B6284F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0306"/>
    <w:rsid w:val="00B70F93"/>
    <w:rsid w:val="00B71308"/>
    <w:rsid w:val="00B74669"/>
    <w:rsid w:val="00B74BA2"/>
    <w:rsid w:val="00B750EA"/>
    <w:rsid w:val="00B76100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0F70"/>
    <w:rsid w:val="00B917CF"/>
    <w:rsid w:val="00B91AC3"/>
    <w:rsid w:val="00B9269A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B130B"/>
    <w:rsid w:val="00BB5038"/>
    <w:rsid w:val="00BB5E07"/>
    <w:rsid w:val="00BC0130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1239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1A3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239"/>
    <w:rsid w:val="00C37C9A"/>
    <w:rsid w:val="00C40F31"/>
    <w:rsid w:val="00C41A9F"/>
    <w:rsid w:val="00C41CAD"/>
    <w:rsid w:val="00C41F1A"/>
    <w:rsid w:val="00C4273A"/>
    <w:rsid w:val="00C43B6A"/>
    <w:rsid w:val="00C44054"/>
    <w:rsid w:val="00C508B5"/>
    <w:rsid w:val="00C516EF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A47"/>
    <w:rsid w:val="00C72949"/>
    <w:rsid w:val="00C72B68"/>
    <w:rsid w:val="00C73CEB"/>
    <w:rsid w:val="00C75000"/>
    <w:rsid w:val="00C75FAA"/>
    <w:rsid w:val="00C7600E"/>
    <w:rsid w:val="00C77341"/>
    <w:rsid w:val="00C77732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BF8"/>
    <w:rsid w:val="00C92FA8"/>
    <w:rsid w:val="00C9332E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D7450"/>
    <w:rsid w:val="00CE0564"/>
    <w:rsid w:val="00CE073E"/>
    <w:rsid w:val="00CE21B8"/>
    <w:rsid w:val="00CE23EA"/>
    <w:rsid w:val="00CE486E"/>
    <w:rsid w:val="00CE5F3D"/>
    <w:rsid w:val="00CE7623"/>
    <w:rsid w:val="00CE7AC6"/>
    <w:rsid w:val="00CF013B"/>
    <w:rsid w:val="00CF0309"/>
    <w:rsid w:val="00CF0EF9"/>
    <w:rsid w:val="00CF1D5A"/>
    <w:rsid w:val="00CF2BA9"/>
    <w:rsid w:val="00CF2C92"/>
    <w:rsid w:val="00CF4CFD"/>
    <w:rsid w:val="00CF7EE4"/>
    <w:rsid w:val="00D005FE"/>
    <w:rsid w:val="00D01AFA"/>
    <w:rsid w:val="00D03053"/>
    <w:rsid w:val="00D045E6"/>
    <w:rsid w:val="00D0533A"/>
    <w:rsid w:val="00D059E2"/>
    <w:rsid w:val="00D05DE6"/>
    <w:rsid w:val="00D100CE"/>
    <w:rsid w:val="00D101B4"/>
    <w:rsid w:val="00D113F0"/>
    <w:rsid w:val="00D11BAA"/>
    <w:rsid w:val="00D1291D"/>
    <w:rsid w:val="00D1307C"/>
    <w:rsid w:val="00D1386A"/>
    <w:rsid w:val="00D147E4"/>
    <w:rsid w:val="00D14830"/>
    <w:rsid w:val="00D150CF"/>
    <w:rsid w:val="00D15637"/>
    <w:rsid w:val="00D161A8"/>
    <w:rsid w:val="00D209E3"/>
    <w:rsid w:val="00D213E9"/>
    <w:rsid w:val="00D233A6"/>
    <w:rsid w:val="00D2430D"/>
    <w:rsid w:val="00D24826"/>
    <w:rsid w:val="00D26050"/>
    <w:rsid w:val="00D26114"/>
    <w:rsid w:val="00D2710A"/>
    <w:rsid w:val="00D276D6"/>
    <w:rsid w:val="00D277C7"/>
    <w:rsid w:val="00D3120E"/>
    <w:rsid w:val="00D31CC7"/>
    <w:rsid w:val="00D36834"/>
    <w:rsid w:val="00D37452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39F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07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49D8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B8D"/>
    <w:rsid w:val="00DF4EA6"/>
    <w:rsid w:val="00DF54BE"/>
    <w:rsid w:val="00DF63E9"/>
    <w:rsid w:val="00DF6ABC"/>
    <w:rsid w:val="00DF6C9C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7117"/>
    <w:rsid w:val="00E57BDE"/>
    <w:rsid w:val="00E57E69"/>
    <w:rsid w:val="00E608B5"/>
    <w:rsid w:val="00E61223"/>
    <w:rsid w:val="00E6370D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69D0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9031E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0F57"/>
    <w:rsid w:val="00EB1D8D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18E"/>
    <w:rsid w:val="00ED66F9"/>
    <w:rsid w:val="00EE09C1"/>
    <w:rsid w:val="00EE0EA1"/>
    <w:rsid w:val="00EE2DD5"/>
    <w:rsid w:val="00EE67D7"/>
    <w:rsid w:val="00EE7544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58E2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484"/>
    <w:rsid w:val="00F44899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4FE0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607B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D08DFF-AC30-4049-AAD6-85D5740B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14F452-DB0B-4D47-8E10-DD853355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629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3631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2019-09-11T12:51:00Z</dcterms:created>
  <dcterms:modified xsi:type="dcterms:W3CDTF">2019-09-11T12:51:00Z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